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D1A82F" w14:textId="77777777" w:rsidR="008C0976" w:rsidRDefault="00091CFA" w:rsidP="008C0976">
      <w:pPr>
        <w:pStyle w:val="maatregelen"/>
        <w:numPr>
          <w:ilvl w:val="0"/>
          <w:numId w:val="0"/>
        </w:numPr>
        <w:spacing w:line="360" w:lineRule="auto"/>
        <w:rPr>
          <w:rFonts w:cs="Arial"/>
          <w:b/>
          <w:sz w:val="22"/>
          <w:szCs w:val="22"/>
        </w:rPr>
      </w:pPr>
      <w:r w:rsidRPr="00CE1E3B">
        <w:rPr>
          <w:rFonts w:cs="Arial"/>
          <w:b/>
          <w:sz w:val="22"/>
          <w:szCs w:val="22"/>
        </w:rPr>
        <w:t xml:space="preserve">Bijlage </w:t>
      </w:r>
      <w:r>
        <w:rPr>
          <w:rFonts w:cs="Arial"/>
          <w:b/>
          <w:sz w:val="22"/>
          <w:szCs w:val="22"/>
        </w:rPr>
        <w:t>9</w:t>
      </w:r>
      <w:r w:rsidR="008C0976">
        <w:rPr>
          <w:rFonts w:cs="Arial"/>
          <w:b/>
          <w:sz w:val="22"/>
          <w:szCs w:val="22"/>
        </w:rPr>
        <w:tab/>
      </w:r>
      <w:r w:rsidRPr="00444173">
        <w:rPr>
          <w:rFonts w:cs="Arial"/>
          <w:b/>
          <w:sz w:val="22"/>
          <w:szCs w:val="22"/>
        </w:rPr>
        <w:t>Verklaring inzake onderaanneming</w:t>
      </w:r>
    </w:p>
    <w:p w14:paraId="01DE8DD3" w14:textId="5E2DE006" w:rsidR="00091CFA" w:rsidRPr="00444173" w:rsidRDefault="00091CFA" w:rsidP="008C0976">
      <w:pPr>
        <w:pStyle w:val="maatregelen"/>
        <w:numPr>
          <w:ilvl w:val="0"/>
          <w:numId w:val="0"/>
        </w:numPr>
        <w:spacing w:line="360" w:lineRule="auto"/>
        <w:rPr>
          <w:rFonts w:cs="Arial"/>
          <w:b/>
          <w:sz w:val="22"/>
          <w:szCs w:val="22"/>
        </w:rPr>
      </w:pPr>
      <w:r w:rsidRPr="00444173">
        <w:rPr>
          <w:rFonts w:cs="Arial"/>
          <w:b/>
          <w:color w:val="FF0000"/>
          <w:sz w:val="22"/>
          <w:szCs w:val="22"/>
        </w:rPr>
        <w:t xml:space="preserve">– niet eerder indienen dan na verzoek door de </w:t>
      </w:r>
      <w:r>
        <w:rPr>
          <w:rFonts w:cs="Arial"/>
          <w:b/>
          <w:color w:val="FF0000"/>
          <w:sz w:val="22"/>
          <w:szCs w:val="22"/>
        </w:rPr>
        <w:t>gemeente Venlo</w:t>
      </w:r>
      <w:r w:rsidRPr="00444173">
        <w:rPr>
          <w:rFonts w:cs="Arial"/>
          <w:b/>
          <w:color w:val="FF0000"/>
          <w:sz w:val="22"/>
          <w:szCs w:val="22"/>
        </w:rPr>
        <w:t xml:space="preserve"> - </w:t>
      </w:r>
    </w:p>
    <w:p w14:paraId="51F37D6A" w14:textId="77777777" w:rsidR="00091CFA" w:rsidRPr="00B645F4" w:rsidRDefault="00091CFA" w:rsidP="00091CFA">
      <w:pPr>
        <w:spacing w:line="360" w:lineRule="auto"/>
        <w:rPr>
          <w:rFonts w:ascii="Arial" w:hAnsi="Arial" w:cs="Arial"/>
          <w:sz w:val="22"/>
          <w:szCs w:val="22"/>
        </w:rPr>
      </w:pPr>
    </w:p>
    <w:p w14:paraId="051F3A55" w14:textId="77777777" w:rsidR="00091CFA" w:rsidRPr="00B645F4" w:rsidRDefault="00091CFA" w:rsidP="00091CFA">
      <w:pPr>
        <w:spacing w:line="360" w:lineRule="auto"/>
        <w:rPr>
          <w:rFonts w:ascii="Arial" w:hAnsi="Arial" w:cs="Arial"/>
          <w:sz w:val="22"/>
          <w:szCs w:val="22"/>
        </w:rPr>
      </w:pPr>
    </w:p>
    <w:p w14:paraId="1A0D8BCC"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 xml:space="preserve">De </w:t>
      </w:r>
      <w:r w:rsidRPr="00B645F4">
        <w:rPr>
          <w:rFonts w:ascii="Arial" w:hAnsi="Arial" w:cs="Arial"/>
          <w:b/>
          <w:sz w:val="22"/>
          <w:szCs w:val="22"/>
        </w:rPr>
        <w:t>ondergetekenden</w:t>
      </w:r>
      <w:r w:rsidRPr="00B645F4">
        <w:rPr>
          <w:rFonts w:ascii="Arial" w:hAnsi="Arial" w:cs="Arial"/>
          <w:sz w:val="22"/>
          <w:szCs w:val="22"/>
        </w:rPr>
        <w:t>:</w:t>
      </w:r>
    </w:p>
    <w:p w14:paraId="14B8DE70" w14:textId="77777777" w:rsidR="00091CFA" w:rsidRPr="00B645F4" w:rsidRDefault="00091CFA" w:rsidP="00091CFA">
      <w:pPr>
        <w:spacing w:line="360" w:lineRule="auto"/>
        <w:rPr>
          <w:rFonts w:ascii="Arial" w:hAnsi="Arial" w:cs="Arial"/>
          <w:sz w:val="22"/>
          <w:szCs w:val="22"/>
        </w:rPr>
      </w:pPr>
    </w:p>
    <w:p w14:paraId="133A338D"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 gevestigd te  …… aan de …….., te dezen rechtsgeldig vertegenwoordigd door haar directeur, …………………………., hierna te noemen: “Hoofdaannemer”</w:t>
      </w:r>
    </w:p>
    <w:p w14:paraId="3AD858ED" w14:textId="77777777" w:rsidR="00091CFA" w:rsidRPr="00B645F4" w:rsidRDefault="00091CFA" w:rsidP="00091CFA">
      <w:pPr>
        <w:spacing w:line="360" w:lineRule="auto"/>
        <w:rPr>
          <w:rFonts w:ascii="Arial" w:hAnsi="Arial" w:cs="Arial"/>
          <w:sz w:val="22"/>
          <w:szCs w:val="22"/>
        </w:rPr>
      </w:pPr>
    </w:p>
    <w:p w14:paraId="18D8587D"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en</w:t>
      </w:r>
    </w:p>
    <w:p w14:paraId="3EC76576" w14:textId="77777777" w:rsidR="00091CFA" w:rsidRPr="00B645F4" w:rsidRDefault="00091CFA" w:rsidP="00091CFA">
      <w:pPr>
        <w:spacing w:line="360" w:lineRule="auto"/>
        <w:rPr>
          <w:rFonts w:ascii="Arial" w:hAnsi="Arial" w:cs="Arial"/>
          <w:sz w:val="22"/>
          <w:szCs w:val="22"/>
        </w:rPr>
      </w:pPr>
    </w:p>
    <w:p w14:paraId="028C4699"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de …………………………, gevestigd te  ……… aan de …………., te dezen rechtsgeldig vertegenwoordigd door haar directeur, ………………………., hierna te noemen: “Onderaannemer”</w:t>
      </w:r>
    </w:p>
    <w:p w14:paraId="5A7D102E" w14:textId="77777777" w:rsidR="00091CFA" w:rsidRPr="00B645F4" w:rsidRDefault="00091CFA" w:rsidP="00091CFA">
      <w:pPr>
        <w:spacing w:line="360" w:lineRule="auto"/>
        <w:ind w:left="567"/>
        <w:rPr>
          <w:rFonts w:ascii="Arial" w:hAnsi="Arial" w:cs="Arial"/>
          <w:sz w:val="22"/>
          <w:szCs w:val="22"/>
        </w:rPr>
      </w:pPr>
    </w:p>
    <w:p w14:paraId="0AE2A230" w14:textId="77777777" w:rsidR="00091CFA" w:rsidRPr="00B645F4" w:rsidRDefault="00091CFA" w:rsidP="00091CFA">
      <w:pPr>
        <w:spacing w:line="360" w:lineRule="auto"/>
        <w:rPr>
          <w:rFonts w:ascii="Arial" w:hAnsi="Arial" w:cs="Arial"/>
          <w:sz w:val="22"/>
          <w:szCs w:val="22"/>
        </w:rPr>
      </w:pPr>
      <w:r w:rsidRPr="00B645F4">
        <w:rPr>
          <w:rFonts w:ascii="Arial" w:hAnsi="Arial" w:cs="Arial"/>
          <w:sz w:val="22"/>
          <w:szCs w:val="22"/>
        </w:rPr>
        <w:t>overwegende dat:</w:t>
      </w:r>
    </w:p>
    <w:p w14:paraId="3374BE04" w14:textId="77777777" w:rsidR="00091CFA" w:rsidRPr="00B645F4" w:rsidRDefault="00091CFA" w:rsidP="00091CFA">
      <w:pPr>
        <w:spacing w:line="360" w:lineRule="auto"/>
        <w:rPr>
          <w:rFonts w:ascii="Arial" w:hAnsi="Arial" w:cs="Arial"/>
          <w:sz w:val="22"/>
          <w:szCs w:val="22"/>
        </w:rPr>
      </w:pPr>
    </w:p>
    <w:p w14:paraId="20AA6A3C" w14:textId="3C907418"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 xml:space="preserve">Hoofdaannemer als inschrijver meedingt naar de gunning van de opdracht </w:t>
      </w:r>
      <w:r w:rsidR="00723691">
        <w:rPr>
          <w:rFonts w:ascii="Arial" w:hAnsi="Arial" w:cs="Arial"/>
          <w:sz w:val="22"/>
          <w:szCs w:val="22"/>
        </w:rPr>
        <w:t>#</w:t>
      </w:r>
      <w:r w:rsidRPr="00091CFA">
        <w:rPr>
          <w:rFonts w:ascii="Arial" w:hAnsi="Arial" w:cs="Arial"/>
          <w:sz w:val="22"/>
          <w:szCs w:val="22"/>
        </w:rPr>
        <w:t xml:space="preserve"> (referentie </w:t>
      </w:r>
      <w:r w:rsidR="00723691">
        <w:rPr>
          <w:rFonts w:ascii="Arial" w:hAnsi="Arial" w:cs="Arial"/>
          <w:sz w:val="22"/>
          <w:szCs w:val="22"/>
        </w:rPr>
        <w:t>#</w:t>
      </w:r>
      <w:r w:rsidRPr="00091CFA">
        <w:rPr>
          <w:rFonts w:ascii="Arial" w:hAnsi="Arial" w:cs="Arial"/>
          <w:sz w:val="22"/>
          <w:szCs w:val="22"/>
        </w:rPr>
        <w:t xml:space="preserve">) </w:t>
      </w:r>
      <w:r w:rsidRPr="00B645F4">
        <w:rPr>
          <w:rFonts w:ascii="Arial" w:hAnsi="Arial" w:cs="Arial"/>
          <w:sz w:val="22"/>
          <w:szCs w:val="22"/>
        </w:rPr>
        <w:t xml:space="preserve">van </w:t>
      </w:r>
      <w:r>
        <w:rPr>
          <w:rFonts w:ascii="Arial" w:hAnsi="Arial" w:cs="Arial"/>
          <w:sz w:val="22"/>
          <w:szCs w:val="22"/>
        </w:rPr>
        <w:t>de gemeente Venlo</w:t>
      </w:r>
      <w:r w:rsidRPr="00B645F4">
        <w:rPr>
          <w:rFonts w:ascii="Arial" w:hAnsi="Arial" w:cs="Arial"/>
          <w:sz w:val="22"/>
          <w:szCs w:val="22"/>
        </w:rPr>
        <w:t xml:space="preserve">; </w:t>
      </w:r>
    </w:p>
    <w:p w14:paraId="44BA3DEA" w14:textId="77777777" w:rsidR="00091CFA" w:rsidRPr="00B645F4" w:rsidRDefault="00091CFA" w:rsidP="00091CFA">
      <w:pPr>
        <w:spacing w:line="360" w:lineRule="auto"/>
        <w:ind w:left="1647"/>
        <w:rPr>
          <w:rFonts w:ascii="Arial" w:hAnsi="Arial" w:cs="Arial"/>
          <w:sz w:val="22"/>
          <w:szCs w:val="22"/>
        </w:rPr>
      </w:pPr>
    </w:p>
    <w:p w14:paraId="37E603BD" w14:textId="77777777"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 xml:space="preserve">Hoofdaannemer in het kader van voornoemde opdracht Onderaannemer (eventueel) wenst in te schakelen; </w:t>
      </w:r>
    </w:p>
    <w:p w14:paraId="0E2A3950" w14:textId="77777777" w:rsidR="00091CFA" w:rsidRPr="00B645F4" w:rsidRDefault="00091CFA" w:rsidP="00091CFA">
      <w:pPr>
        <w:spacing w:line="360" w:lineRule="auto"/>
        <w:ind w:left="1647"/>
        <w:rPr>
          <w:rFonts w:ascii="Arial" w:hAnsi="Arial" w:cs="Arial"/>
          <w:sz w:val="22"/>
          <w:szCs w:val="22"/>
        </w:rPr>
      </w:pPr>
    </w:p>
    <w:p w14:paraId="04E568C4" w14:textId="77777777"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Partijen op de hoogte zijn van de eis dat Onderaannemer instemt met het bepaalde in deze verklaring;</w:t>
      </w:r>
    </w:p>
    <w:p w14:paraId="6FF0CB3E" w14:textId="77777777" w:rsidR="00091CFA" w:rsidRPr="00B645F4" w:rsidRDefault="00091CFA" w:rsidP="00091CFA">
      <w:pPr>
        <w:spacing w:line="360" w:lineRule="auto"/>
        <w:ind w:left="1647"/>
        <w:rPr>
          <w:rFonts w:ascii="Arial" w:hAnsi="Arial" w:cs="Arial"/>
          <w:sz w:val="22"/>
          <w:szCs w:val="22"/>
        </w:rPr>
      </w:pPr>
    </w:p>
    <w:p w14:paraId="03B1F187" w14:textId="77777777" w:rsidR="00091CFA" w:rsidRPr="00B645F4" w:rsidRDefault="00091CFA" w:rsidP="00091CFA">
      <w:pPr>
        <w:numPr>
          <w:ilvl w:val="0"/>
          <w:numId w:val="5"/>
        </w:numPr>
        <w:tabs>
          <w:tab w:val="clear" w:pos="1080"/>
        </w:tabs>
        <w:spacing w:line="360" w:lineRule="auto"/>
        <w:ind w:left="1647"/>
        <w:rPr>
          <w:rFonts w:ascii="Arial" w:hAnsi="Arial" w:cs="Arial"/>
          <w:sz w:val="22"/>
          <w:szCs w:val="22"/>
        </w:rPr>
      </w:pPr>
      <w:r w:rsidRPr="00B645F4">
        <w:rPr>
          <w:rFonts w:ascii="Arial" w:hAnsi="Arial" w:cs="Arial"/>
          <w:sz w:val="22"/>
          <w:szCs w:val="22"/>
        </w:rPr>
        <w:t>Partijen aldus het volgende wensen vast te leggen.</w:t>
      </w:r>
    </w:p>
    <w:p w14:paraId="5C8B8003" w14:textId="77777777" w:rsidR="00091CFA" w:rsidRPr="00B645F4" w:rsidRDefault="00091CFA" w:rsidP="00091CFA">
      <w:pPr>
        <w:spacing w:line="360" w:lineRule="auto"/>
        <w:ind w:left="1287"/>
        <w:rPr>
          <w:rFonts w:ascii="Arial" w:hAnsi="Arial" w:cs="Arial"/>
          <w:sz w:val="22"/>
          <w:szCs w:val="22"/>
        </w:rPr>
      </w:pPr>
    </w:p>
    <w:p w14:paraId="6EBAE73A" w14:textId="77777777" w:rsidR="00091CFA" w:rsidRPr="00B645F4" w:rsidRDefault="00091CFA" w:rsidP="00091CFA">
      <w:pPr>
        <w:spacing w:line="360" w:lineRule="auto"/>
        <w:rPr>
          <w:rFonts w:ascii="Arial" w:hAnsi="Arial" w:cs="Arial"/>
          <w:b/>
          <w:bCs/>
          <w:sz w:val="22"/>
          <w:szCs w:val="22"/>
        </w:rPr>
      </w:pPr>
    </w:p>
    <w:p w14:paraId="13458ABE" w14:textId="77777777" w:rsidR="00091CFA" w:rsidRPr="00B645F4" w:rsidRDefault="00091CFA" w:rsidP="00091CFA">
      <w:pPr>
        <w:spacing w:line="360" w:lineRule="auto"/>
        <w:rPr>
          <w:rFonts w:ascii="Arial" w:hAnsi="Arial" w:cs="Arial"/>
          <w:sz w:val="22"/>
          <w:szCs w:val="22"/>
        </w:rPr>
      </w:pPr>
      <w:r w:rsidRPr="00B645F4">
        <w:rPr>
          <w:rFonts w:ascii="Arial" w:hAnsi="Arial" w:cs="Arial"/>
          <w:b/>
          <w:bCs/>
          <w:sz w:val="22"/>
          <w:szCs w:val="22"/>
        </w:rPr>
        <w:t>Verklaren te zijn overeengekomen als volgt:</w:t>
      </w:r>
      <w:r w:rsidRPr="00B645F4">
        <w:rPr>
          <w:rFonts w:ascii="Arial" w:hAnsi="Arial" w:cs="Arial"/>
          <w:b/>
          <w:bCs/>
          <w:sz w:val="22"/>
          <w:szCs w:val="22"/>
        </w:rPr>
        <w:br/>
      </w:r>
    </w:p>
    <w:p w14:paraId="6DE85970" w14:textId="3127EAFF"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 xml:space="preserve">Deze verklaring wordt gesloten onder opschortende voorwaarde van een overeenkomst tussen </w:t>
      </w:r>
      <w:r>
        <w:rPr>
          <w:rFonts w:ascii="Arial" w:hAnsi="Arial" w:cs="Arial"/>
          <w:sz w:val="22"/>
          <w:szCs w:val="22"/>
        </w:rPr>
        <w:t>de gemeente Venlo</w:t>
      </w:r>
      <w:r w:rsidRPr="00B645F4">
        <w:rPr>
          <w:rFonts w:ascii="Arial" w:hAnsi="Arial" w:cs="Arial"/>
          <w:sz w:val="22"/>
          <w:szCs w:val="22"/>
        </w:rPr>
        <w:t xml:space="preserve"> en Hoofdaannemer aangaande de aanbesteding</w:t>
      </w:r>
      <w:r>
        <w:rPr>
          <w:rFonts w:ascii="Arial" w:hAnsi="Arial" w:cs="Arial"/>
          <w:sz w:val="22"/>
          <w:szCs w:val="22"/>
        </w:rPr>
        <w:t xml:space="preserve"> </w:t>
      </w:r>
      <w:r w:rsidR="00723691">
        <w:rPr>
          <w:rFonts w:ascii="Arial" w:hAnsi="Arial" w:cs="Arial"/>
          <w:sz w:val="22"/>
          <w:szCs w:val="22"/>
        </w:rPr>
        <w:t xml:space="preserve"># </w:t>
      </w:r>
      <w:r w:rsidRPr="00B645F4">
        <w:rPr>
          <w:rFonts w:ascii="Arial" w:hAnsi="Arial" w:cs="Arial"/>
          <w:sz w:val="22"/>
          <w:szCs w:val="22"/>
        </w:rPr>
        <w:t xml:space="preserve">(referentie </w:t>
      </w:r>
      <w:r w:rsidR="00723691">
        <w:rPr>
          <w:rFonts w:ascii="Arial" w:hAnsi="Arial" w:cs="Arial"/>
          <w:sz w:val="22"/>
          <w:szCs w:val="22"/>
        </w:rPr>
        <w:t>#</w:t>
      </w:r>
      <w:r>
        <w:rPr>
          <w:rFonts w:ascii="Arial" w:hAnsi="Arial" w:cs="Arial"/>
          <w:sz w:val="22"/>
          <w:szCs w:val="22"/>
        </w:rPr>
        <w:t>).</w:t>
      </w:r>
    </w:p>
    <w:p w14:paraId="05BC034B" w14:textId="2D7FE6C9"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 xml:space="preserve">Deze ondertekende verklaring geldt als bewijs dat Hoofdaannemer daadwerkelijk kan beschikken over de middelen van Onderaannemer bij de uitvoering van de overeenkomst als bedoeld onder 1. Dat wil zeggen dat ingeval </w:t>
      </w:r>
      <w:r w:rsidRPr="00B645F4">
        <w:rPr>
          <w:rFonts w:ascii="Arial" w:hAnsi="Arial" w:cs="Arial"/>
          <w:sz w:val="22"/>
          <w:szCs w:val="22"/>
        </w:rPr>
        <w:lastRenderedPageBreak/>
        <w:t xml:space="preserve">van gunning van de opdracht inzake </w:t>
      </w:r>
      <w:r w:rsidR="00723691">
        <w:rPr>
          <w:rFonts w:ascii="Arial" w:hAnsi="Arial" w:cs="Arial"/>
          <w:sz w:val="22"/>
          <w:szCs w:val="22"/>
        </w:rPr>
        <w:t>#</w:t>
      </w:r>
      <w:r w:rsidRPr="00B645F4">
        <w:rPr>
          <w:rFonts w:ascii="Arial" w:hAnsi="Arial" w:cs="Arial"/>
          <w:sz w:val="22"/>
          <w:szCs w:val="22"/>
        </w:rPr>
        <w:t xml:space="preserve"> (referentie </w:t>
      </w:r>
      <w:r w:rsidR="00723691">
        <w:rPr>
          <w:rFonts w:ascii="Arial" w:hAnsi="Arial" w:cs="Arial"/>
          <w:sz w:val="22"/>
          <w:szCs w:val="22"/>
        </w:rPr>
        <w:t>#</w:t>
      </w:r>
      <w:bookmarkStart w:id="0" w:name="_GoBack"/>
      <w:bookmarkEnd w:id="0"/>
      <w:r>
        <w:rPr>
          <w:rFonts w:ascii="Arial" w:hAnsi="Arial" w:cs="Arial"/>
          <w:sz w:val="22"/>
          <w:szCs w:val="22"/>
        </w:rPr>
        <w:t xml:space="preserve">) </w:t>
      </w:r>
      <w:r w:rsidRPr="00B645F4">
        <w:rPr>
          <w:rFonts w:ascii="Arial" w:hAnsi="Arial" w:cs="Arial"/>
          <w:sz w:val="22"/>
          <w:szCs w:val="22"/>
        </w:rPr>
        <w:t>garandeert dat hij daadwerkelijk beschikbaar is voor Hoofdaannemer met betrekking tot de uitvoering van de betreffende opdracht.</w:t>
      </w:r>
    </w:p>
    <w:p w14:paraId="18D7136A"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0E1081B5"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Onderaannemer verplicht zich geen enkele informatie die in het kader van deze aanbesteding beschikbaar komt door hem aan derden (met uitzondering van combinatieleden, Onderaannemers en toeleveranciers) ter beschikking te stellen zonder voorafgaande toestemming van Opdrachtgever.</w:t>
      </w:r>
    </w:p>
    <w:p w14:paraId="2A4CB913"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Onderaannemer verplicht zich geen publiciteit aan deze aanbesteding te geven, tenzij Opdrachtgever hiermee schriftelijk instemt.</w:t>
      </w:r>
    </w:p>
    <w:p w14:paraId="5C64C9D8"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Het gestelde in deze verklaring laat ingeval van gunning van de opdracht aan Hoofdaannemer, de eindverantwoordelijkheid van Hoofdaannemer voor de juiste uitvoering van de overeenkomst onverlet.</w:t>
      </w:r>
    </w:p>
    <w:p w14:paraId="21A0494C"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Partijen doen over en weer afstand van het recht ontbinding van de onderhavige verklaring te vorderen, zowel door middel van een buitengerechtelijke verklaring als door rechterlijke tussenkomst.</w:t>
      </w:r>
    </w:p>
    <w:p w14:paraId="1D28BCAE" w14:textId="77777777" w:rsidR="00091CFA" w:rsidRPr="00B645F4"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Indien een bepaling van deze verklaring of van overeenkomsten die daarvan het gevolg zijn nietig, niet-rechtsgeldig of niet uitvoerbaar blijken te zijn, laat dit de overige bepalingen onverlet.</w:t>
      </w:r>
    </w:p>
    <w:p w14:paraId="3EDB3168" w14:textId="77777777" w:rsidR="00091CFA" w:rsidRPr="00D82ECD" w:rsidRDefault="00091CFA" w:rsidP="00091CFA">
      <w:pPr>
        <w:numPr>
          <w:ilvl w:val="0"/>
          <w:numId w:val="6"/>
        </w:numPr>
        <w:tabs>
          <w:tab w:val="clear" w:pos="1065"/>
        </w:tabs>
        <w:spacing w:line="360" w:lineRule="auto"/>
        <w:ind w:left="1267" w:hanging="700"/>
        <w:rPr>
          <w:rFonts w:ascii="Arial" w:hAnsi="Arial" w:cs="Arial"/>
          <w:sz w:val="22"/>
          <w:szCs w:val="22"/>
        </w:rPr>
      </w:pPr>
      <w:r w:rsidRPr="00B645F4">
        <w:rPr>
          <w:rFonts w:ascii="Arial" w:hAnsi="Arial" w:cs="Arial"/>
          <w:sz w:val="22"/>
          <w:szCs w:val="22"/>
        </w:rPr>
        <w:t>Op deze verklaring is Nederlands recht van toepassing.</w:t>
      </w:r>
      <w:r w:rsidRPr="00B645F4">
        <w:rPr>
          <w:rFonts w:ascii="Arial" w:hAnsi="Arial" w:cs="Arial"/>
          <w:sz w:val="22"/>
          <w:szCs w:val="22"/>
        </w:rPr>
        <w:br/>
      </w:r>
    </w:p>
    <w:p w14:paraId="7A034695" w14:textId="77777777" w:rsidR="00091CFA" w:rsidRPr="00B645F4" w:rsidRDefault="00091CFA" w:rsidP="00091CFA">
      <w:pPr>
        <w:spacing w:line="360" w:lineRule="auto"/>
        <w:ind w:left="567"/>
        <w:rPr>
          <w:rFonts w:ascii="Arial" w:hAnsi="Arial" w:cs="Arial"/>
          <w:b/>
          <w:bCs/>
          <w:sz w:val="22"/>
          <w:szCs w:val="22"/>
        </w:rPr>
      </w:pPr>
      <w:r w:rsidRPr="00B645F4">
        <w:rPr>
          <w:rFonts w:ascii="Arial" w:hAnsi="Arial" w:cs="Arial"/>
          <w:b/>
          <w:bCs/>
          <w:sz w:val="22"/>
          <w:szCs w:val="22"/>
        </w:rPr>
        <w:t>Aldus overeengekomen, in twe</w:t>
      </w:r>
      <w:r>
        <w:rPr>
          <w:rFonts w:ascii="Arial" w:hAnsi="Arial" w:cs="Arial"/>
          <w:b/>
          <w:bCs/>
          <w:sz w:val="22"/>
          <w:szCs w:val="22"/>
        </w:rPr>
        <w:t>evoud opgemaakt en ondertekend:</w:t>
      </w:r>
    </w:p>
    <w:p w14:paraId="6AB7C03B" w14:textId="77777777" w:rsidR="00091CFA" w:rsidRPr="00B645F4" w:rsidRDefault="00091CFA" w:rsidP="00091CFA">
      <w:pPr>
        <w:pStyle w:val="Koptekst"/>
        <w:tabs>
          <w:tab w:val="clear" w:pos="4536"/>
          <w:tab w:val="clear" w:pos="9072"/>
        </w:tabs>
        <w:spacing w:line="360" w:lineRule="auto"/>
        <w:ind w:left="567"/>
        <w:rPr>
          <w:rFonts w:ascii="Arial" w:hAnsi="Arial" w:cs="Arial"/>
          <w:b/>
          <w:bCs/>
          <w:sz w:val="22"/>
          <w:szCs w:val="22"/>
        </w:rPr>
      </w:pPr>
      <w:r>
        <w:rPr>
          <w:rFonts w:ascii="Arial" w:hAnsi="Arial" w:cs="Arial"/>
          <w:b/>
          <w:bCs/>
          <w:sz w:val="22"/>
          <w:szCs w:val="22"/>
        </w:rPr>
        <w:t>Hoofdaannemer</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Onderaannemer</w:t>
      </w:r>
    </w:p>
    <w:p w14:paraId="26568C40" w14:textId="77777777"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sidRPr="00B645F4">
        <w:rPr>
          <w:rFonts w:ascii="Arial" w:hAnsi="Arial" w:cs="Arial"/>
          <w:bCs/>
          <w:sz w:val="22"/>
          <w:szCs w:val="22"/>
        </w:rPr>
        <w:t>N</w:t>
      </w:r>
      <w:r>
        <w:rPr>
          <w:rFonts w:ascii="Arial" w:hAnsi="Arial" w:cs="Arial"/>
          <w:bCs/>
          <w:sz w:val="22"/>
          <w:szCs w:val="22"/>
        </w:rPr>
        <w:t>aam bedrijf:</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Naam bedrijf:</w:t>
      </w:r>
    </w:p>
    <w:p w14:paraId="614F2D8B" w14:textId="0CC29E0E"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sidRPr="00B645F4">
        <w:rPr>
          <w:rFonts w:ascii="Arial" w:hAnsi="Arial" w:cs="Arial"/>
          <w:bCs/>
          <w:sz w:val="22"/>
          <w:szCs w:val="22"/>
        </w:rPr>
        <w:t>Naam onderte</w:t>
      </w:r>
      <w:r>
        <w:rPr>
          <w:rFonts w:ascii="Arial" w:hAnsi="Arial" w:cs="Arial"/>
          <w:bCs/>
          <w:sz w:val="22"/>
          <w:szCs w:val="22"/>
        </w:rPr>
        <w:t>kenaar:</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Naam ondertekenaar:</w:t>
      </w:r>
    </w:p>
    <w:p w14:paraId="35931379" w14:textId="77777777"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Pr>
          <w:rFonts w:ascii="Arial" w:hAnsi="Arial" w:cs="Arial"/>
          <w:bCs/>
          <w:sz w:val="22"/>
          <w:szCs w:val="22"/>
        </w:rPr>
        <w:t>Functie:</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ascii="Arial" w:hAnsi="Arial" w:cs="Arial"/>
          <w:bCs/>
          <w:sz w:val="22"/>
          <w:szCs w:val="22"/>
        </w:rPr>
        <w:tab/>
        <w:t>Functie:</w:t>
      </w:r>
    </w:p>
    <w:p w14:paraId="665EEAF6" w14:textId="77777777" w:rsidR="00091CFA" w:rsidRPr="00B645F4" w:rsidRDefault="00091CFA" w:rsidP="00091CFA">
      <w:pPr>
        <w:pStyle w:val="Koptekst"/>
        <w:tabs>
          <w:tab w:val="clear" w:pos="4536"/>
          <w:tab w:val="clear" w:pos="9072"/>
        </w:tabs>
        <w:spacing w:line="360" w:lineRule="auto"/>
        <w:ind w:left="567"/>
        <w:rPr>
          <w:rFonts w:ascii="Arial" w:hAnsi="Arial" w:cs="Arial"/>
          <w:bCs/>
          <w:sz w:val="22"/>
          <w:szCs w:val="22"/>
        </w:rPr>
      </w:pPr>
      <w:r w:rsidRPr="00B645F4">
        <w:rPr>
          <w:rFonts w:ascii="Arial" w:hAnsi="Arial" w:cs="Arial"/>
          <w:bCs/>
          <w:sz w:val="22"/>
          <w:szCs w:val="22"/>
        </w:rPr>
        <w:t>Datum:</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Datum:</w:t>
      </w:r>
    </w:p>
    <w:p w14:paraId="6268CFAF" w14:textId="77777777" w:rsidR="00091CFA" w:rsidRPr="00B645F4" w:rsidRDefault="00091CFA" w:rsidP="00091CFA">
      <w:pPr>
        <w:pStyle w:val="Koptekst"/>
        <w:tabs>
          <w:tab w:val="clear" w:pos="4536"/>
          <w:tab w:val="clear" w:pos="9072"/>
        </w:tabs>
        <w:spacing w:line="360" w:lineRule="auto"/>
        <w:ind w:left="567"/>
        <w:rPr>
          <w:rFonts w:ascii="Arial" w:hAnsi="Arial" w:cs="Arial"/>
          <w:b/>
          <w:bCs/>
          <w:sz w:val="22"/>
          <w:szCs w:val="22"/>
        </w:rPr>
      </w:pPr>
    </w:p>
    <w:p w14:paraId="69F45120" w14:textId="77777777" w:rsidR="00091CFA" w:rsidRPr="00B645F4" w:rsidRDefault="00091CFA" w:rsidP="00091CFA">
      <w:pPr>
        <w:pStyle w:val="Koptekst"/>
        <w:tabs>
          <w:tab w:val="clear" w:pos="4536"/>
          <w:tab w:val="clear" w:pos="9072"/>
        </w:tabs>
        <w:spacing w:line="360" w:lineRule="auto"/>
        <w:ind w:left="567"/>
        <w:rPr>
          <w:rFonts w:ascii="Arial" w:hAnsi="Arial" w:cs="Arial"/>
          <w:b/>
          <w:bCs/>
          <w:sz w:val="22"/>
          <w:szCs w:val="22"/>
        </w:rPr>
      </w:pPr>
    </w:p>
    <w:p w14:paraId="5CD92FAF" w14:textId="77777777" w:rsidR="0094311C" w:rsidRPr="00091CFA" w:rsidRDefault="00091CFA" w:rsidP="00091CFA">
      <w:pPr>
        <w:spacing w:line="360" w:lineRule="auto"/>
        <w:ind w:firstLine="567"/>
        <w:rPr>
          <w:rFonts w:ascii="Arial" w:hAnsi="Arial" w:cs="Arial"/>
          <w:sz w:val="22"/>
          <w:szCs w:val="22"/>
        </w:rPr>
      </w:pPr>
      <w:r w:rsidRPr="00B645F4">
        <w:rPr>
          <w:rFonts w:ascii="Arial" w:hAnsi="Arial" w:cs="Arial"/>
          <w:bCs/>
          <w:sz w:val="22"/>
          <w:szCs w:val="22"/>
        </w:rPr>
        <w:t>Handtekening:</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Pr>
          <w:rFonts w:ascii="Arial" w:hAnsi="Arial" w:cs="Arial"/>
          <w:bCs/>
          <w:sz w:val="22"/>
          <w:szCs w:val="22"/>
        </w:rPr>
        <w:tab/>
        <w:t>Handtekening</w:t>
      </w:r>
    </w:p>
    <w:sectPr w:rsidR="0094311C" w:rsidRPr="00091CFA">
      <w:pgSz w:w="11906" w:h="16838"/>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nsid w:val="15B90FF8"/>
    <w:multiLevelType w:val="multilevel"/>
    <w:tmpl w:val="854AFA34"/>
    <w:lvl w:ilvl="0">
      <w:start w:val="1"/>
      <w:numFmt w:val="lowerLetter"/>
      <w:pStyle w:val="OpsomLetter1"/>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nsid w:val="398A2D2B"/>
    <w:multiLevelType w:val="multilevel"/>
    <w:tmpl w:val="05945A5A"/>
    <w:lvl w:ilvl="0">
      <w:start w:val="1"/>
      <w:numFmt w:val="decimal"/>
      <w:lvlText w:val="%1."/>
      <w:lvlJc w:val="left"/>
      <w:pPr>
        <w:tabs>
          <w:tab w:val="num" w:pos="1065"/>
        </w:tabs>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4">
    <w:nsid w:val="4CBB702F"/>
    <w:multiLevelType w:val="multilevel"/>
    <w:tmpl w:val="09C064C8"/>
    <w:lvl w:ilvl="0">
      <w:start w:val="1"/>
      <w:numFmt w:val="bullet"/>
      <w:pStyle w:val="OpsomBullit1"/>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5">
    <w:nsid w:val="632D019B"/>
    <w:multiLevelType w:val="multilevel"/>
    <w:tmpl w:val="CCF68CC2"/>
    <w:lvl w:ilvl="0">
      <w:start w:val="1"/>
      <w:numFmt w:val="decimal"/>
      <w:pStyle w:val="OpsomCijfer1"/>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num w:numId="1">
    <w:abstractNumId w:val="4"/>
  </w:num>
  <w:num w:numId="2">
    <w:abstractNumId w:val="5"/>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284"/>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CFA"/>
    <w:rsid w:val="00091CFA"/>
    <w:rsid w:val="004A64F7"/>
    <w:rsid w:val="00723691"/>
    <w:rsid w:val="008C0976"/>
    <w:rsid w:val="0094311C"/>
    <w:rsid w:val="00E20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F43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91CFA"/>
    <w:rPr>
      <w:rFonts w:ascii="Verdana" w:hAnsi="Verdana"/>
      <w:sz w:val="18"/>
      <w:szCs w:val="24"/>
    </w:rPr>
  </w:style>
  <w:style w:type="paragraph" w:styleId="Kop1">
    <w:name w:val="heading 1"/>
    <w:basedOn w:val="Standaard"/>
    <w:next w:val="Standaard"/>
    <w:qFormat/>
    <w:rsid w:val="004A64F7"/>
    <w:pPr>
      <w:keepNext/>
      <w:spacing w:after="240"/>
      <w:outlineLvl w:val="0"/>
    </w:pPr>
    <w:rPr>
      <w:rFonts w:ascii="Arial Narrow" w:hAnsi="Arial Narrow"/>
      <w:b/>
      <w:sz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Koptekst">
    <w:name w:val="header"/>
    <w:aliases w:val="Koptekstbijl"/>
    <w:basedOn w:val="Standaard"/>
    <w:link w:val="KoptekstChar"/>
    <w:uiPriority w:val="99"/>
    <w:rsid w:val="00091CFA"/>
    <w:pPr>
      <w:tabs>
        <w:tab w:val="center" w:pos="4536"/>
        <w:tab w:val="right" w:pos="9072"/>
      </w:tabs>
    </w:pPr>
  </w:style>
  <w:style w:type="character" w:customStyle="1" w:styleId="KoptekstChar">
    <w:name w:val="Koptekst Char"/>
    <w:aliases w:val="Koptekstbijl Char"/>
    <w:basedOn w:val="Standaardalinea-lettertype"/>
    <w:link w:val="Koptekst"/>
    <w:uiPriority w:val="99"/>
    <w:rsid w:val="00091CFA"/>
    <w:rPr>
      <w:rFonts w:ascii="Verdana" w:hAnsi="Verdana"/>
      <w:sz w:val="18"/>
      <w:szCs w:val="24"/>
    </w:rPr>
  </w:style>
  <w:style w:type="paragraph" w:customStyle="1" w:styleId="maatregelen">
    <w:name w:val="maatregelen"/>
    <w:basedOn w:val="Standaard"/>
    <w:rsid w:val="00091CFA"/>
    <w:pPr>
      <w:numPr>
        <w:numId w:val="4"/>
      </w:numPr>
      <w:spacing w:line="288" w:lineRule="auto"/>
    </w:pPr>
    <w:rPr>
      <w:rFonts w:ascii="Arial" w:hAnsi="Arial"/>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091CFA"/>
    <w:rPr>
      <w:rFonts w:ascii="Verdana" w:hAnsi="Verdana"/>
      <w:sz w:val="18"/>
      <w:szCs w:val="24"/>
    </w:rPr>
  </w:style>
  <w:style w:type="paragraph" w:styleId="Kop1">
    <w:name w:val="heading 1"/>
    <w:basedOn w:val="Standaard"/>
    <w:next w:val="Standaard"/>
    <w:qFormat/>
    <w:rsid w:val="004A64F7"/>
    <w:pPr>
      <w:keepNext/>
      <w:spacing w:after="240"/>
      <w:outlineLvl w:val="0"/>
    </w:pPr>
    <w:rPr>
      <w:rFonts w:ascii="Arial Narrow" w:hAnsi="Arial Narrow"/>
      <w:b/>
      <w:sz w:val="24"/>
    </w:rPr>
  </w:style>
  <w:style w:type="paragraph" w:styleId="Kop2">
    <w:name w:val="heading 2"/>
    <w:basedOn w:val="Kop1"/>
    <w:next w:val="Standaard"/>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Bullit1">
    <w:name w:val="OpsomBullit1"/>
    <w:basedOn w:val="Standaard"/>
    <w:next w:val="Standaard"/>
    <w:pPr>
      <w:numPr>
        <w:numId w:val="1"/>
      </w:numPr>
    </w:pPr>
  </w:style>
  <w:style w:type="paragraph" w:customStyle="1" w:styleId="OpsomCijfer1">
    <w:name w:val="OpsomCijfer1"/>
    <w:basedOn w:val="Standaard"/>
    <w:next w:val="Standaard"/>
    <w:pPr>
      <w:numPr>
        <w:numId w:val="2"/>
      </w:numPr>
    </w:pPr>
  </w:style>
  <w:style w:type="paragraph" w:customStyle="1" w:styleId="OpsomLetter1">
    <w:name w:val="OpsomLetter1"/>
    <w:basedOn w:val="Standaard"/>
    <w:next w:val="Standaard"/>
    <w:pPr>
      <w:numPr>
        <w:numId w:val="3"/>
      </w:numPr>
      <w:tabs>
        <w:tab w:val="left" w:pos="425"/>
      </w:tabs>
    </w:pPr>
  </w:style>
  <w:style w:type="paragraph" w:styleId="Plattetekst">
    <w:name w:val="Body Text"/>
    <w:basedOn w:val="Standaard"/>
    <w:next w:val="Standaard"/>
    <w:rsid w:val="0094311C"/>
    <w:rPr>
      <w:szCs w:val="22"/>
    </w:rPr>
  </w:style>
  <w:style w:type="paragraph" w:styleId="Koptekst">
    <w:name w:val="header"/>
    <w:aliases w:val="Koptekstbijl"/>
    <w:basedOn w:val="Standaard"/>
    <w:link w:val="KoptekstChar"/>
    <w:uiPriority w:val="99"/>
    <w:rsid w:val="00091CFA"/>
    <w:pPr>
      <w:tabs>
        <w:tab w:val="center" w:pos="4536"/>
        <w:tab w:val="right" w:pos="9072"/>
      </w:tabs>
    </w:pPr>
  </w:style>
  <w:style w:type="character" w:customStyle="1" w:styleId="KoptekstChar">
    <w:name w:val="Koptekst Char"/>
    <w:aliases w:val="Koptekstbijl Char"/>
    <w:basedOn w:val="Standaardalinea-lettertype"/>
    <w:link w:val="Koptekst"/>
    <w:uiPriority w:val="99"/>
    <w:rsid w:val="00091CFA"/>
    <w:rPr>
      <w:rFonts w:ascii="Verdana" w:hAnsi="Verdana"/>
      <w:sz w:val="18"/>
      <w:szCs w:val="24"/>
    </w:rPr>
  </w:style>
  <w:style w:type="paragraph" w:customStyle="1" w:styleId="maatregelen">
    <w:name w:val="maatregelen"/>
    <w:basedOn w:val="Standaard"/>
    <w:rsid w:val="00091CFA"/>
    <w:pPr>
      <w:numPr>
        <w:numId w:val="4"/>
      </w:numPr>
      <w:spacing w:line="288"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piDescription xmlns="http://schemas.microsoft.com/sharepoint/v3">Bijlage 9 Verklaring inzake onderaanneming</KpiDescription>
    <TaxCatchAll xmlns="60ed63e6-c27a-449b-a515-30104fdca44d">
      <Value>92</Value>
      <Value>75</Value>
      <Value>10</Value>
      <Value>78</Value>
      <Value>77</Value>
    </TaxCatchAll>
    <_dlc_DocId xmlns="36dda802-3278-44b8-87e6-83c4e870ea43">26K7CS2WZYRE-396-1925</_dlc_DocId>
    <_dlc_DocIdUrl xmlns="36dda802-3278-44b8-87e6-83c4e870ea43">
      <Url>https://portal.venlo.nl/sites/t-inkoop/_layouts/15/DocIdRedir.aspx?ID=26K7CS2WZYRE-396-1925</Url>
      <Description>26K7CS2WZYRE-396-1925</Description>
    </_dlc_DocIdUrl>
    <k67d312eaa904eddbf1f8212839adffc xmlns="60ed63e6-c27a-449b-a515-30104fdca44d">
      <Terms xmlns="http://schemas.microsoft.com/office/infopath/2007/PartnerControls">
        <TermInfo xmlns="http://schemas.microsoft.com/office/infopath/2007/PartnerControls">
          <TermName xmlns="http://schemas.microsoft.com/office/infopath/2007/PartnerControls">Offerte</TermName>
          <TermId xmlns="http://schemas.microsoft.com/office/infopath/2007/PartnerControls">f181d75d-7ed3-47f9-890d-407481d9b3a6</TermId>
        </TermInfo>
      </Terms>
    </k67d312eaa904eddbf1f8212839adffc>
    <g714ffc7dad34f8f9a1b8eb36e025103 xmlns="60ed63e6-c27a-449b-a515-30104fdca44d">
      <Terms xmlns="http://schemas.microsoft.com/office/infopath/2007/PartnerControls">
        <TermInfo xmlns="http://schemas.microsoft.com/office/infopath/2007/PartnerControls">
          <TermName xmlns="http://schemas.microsoft.com/office/infopath/2007/PartnerControls">bijlage</TermName>
          <TermId xmlns="http://schemas.microsoft.com/office/infopath/2007/PartnerControls">a28a7fb7-fb41-4508-a0fb-73dd779c64c4</TermId>
        </TermInfo>
        <TermInfo xmlns="http://schemas.microsoft.com/office/infopath/2007/PartnerControls">
          <TermName xmlns="http://schemas.microsoft.com/office/infopath/2007/PartnerControls">inschrijvingsleidraad</TermName>
          <TermId xmlns="http://schemas.microsoft.com/office/infopath/2007/PartnerControls">d87890db-a49b-4cc6-942f-4ec3a8a90f3a</TermId>
        </TermInfo>
        <TermInfo xmlns="http://schemas.microsoft.com/office/infopath/2007/PartnerControls">
          <TermName xmlns="http://schemas.microsoft.com/office/infopath/2007/PartnerControls">Verklaring</TermName>
          <TermId xmlns="http://schemas.microsoft.com/office/infopath/2007/PartnerControls">fa1dc6a4-e760-4945-82dc-2276f33a2ed2</TermId>
        </TermInfo>
      </Terms>
    </g714ffc7dad34f8f9a1b8eb36e025103>
    <pb45db873b6441d7b0e3ae84125baaa6 xmlns="60ed63e6-c27a-449b-a515-30104fdca44d">
      <Terms xmlns="http://schemas.microsoft.com/office/infopath/2007/PartnerControls">
        <TermInfo xmlns="http://schemas.microsoft.com/office/infopath/2007/PartnerControls">
          <TermName xmlns="http://schemas.microsoft.com/office/infopath/2007/PartnerControls">02 Formats</TermName>
          <TermId xmlns="http://schemas.microsoft.com/office/infopath/2007/PartnerControls">4f833602-e43f-4e23-9186-7c25f61bb111</TermId>
        </TermInfo>
      </Terms>
    </pb45db873b6441d7b0e3ae84125baaa6>
    <_dlc_DocIdPersistId xmlns="36dda802-3278-44b8-87e6-83c4e870ea4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Word document" ma:contentTypeID="0x0101006AEE41F936ACAA4288B163F9CA8106A00107003D0BAA07A66470428578C5787CCFD0D0" ma:contentTypeVersion="11" ma:contentTypeDescription="" ma:contentTypeScope="" ma:versionID="4e97e8e65d77400b83aaf0d8f5aaec2a">
  <xsd:schema xmlns:xsd="http://www.w3.org/2001/XMLSchema" xmlns:xs="http://www.w3.org/2001/XMLSchema" xmlns:p="http://schemas.microsoft.com/office/2006/metadata/properties" xmlns:ns1="http://schemas.microsoft.com/sharepoint/v3" xmlns:ns2="60ed63e6-c27a-449b-a515-30104fdca44d" xmlns:ns3="36dda802-3278-44b8-87e6-83c4e870ea43" targetNamespace="http://schemas.microsoft.com/office/2006/metadata/properties" ma:root="true" ma:fieldsID="8f28a81901923e134ca76f0295a738f7" ns1:_="" ns2:_="" ns3:_="">
    <xsd:import namespace="http://schemas.microsoft.com/sharepoint/v3"/>
    <xsd:import namespace="60ed63e6-c27a-449b-a515-30104fdca44d"/>
    <xsd:import namespace="36dda802-3278-44b8-87e6-83c4e870ea43"/>
    <xsd:element name="properties">
      <xsd:complexType>
        <xsd:sequence>
          <xsd:element name="documentManagement">
            <xsd:complexType>
              <xsd:all>
                <xsd:element ref="ns1:KpiDescription" minOccurs="0"/>
                <xsd:element ref="ns2:k67d312eaa904eddbf1f8212839adffc" minOccurs="0"/>
                <xsd:element ref="ns2:TaxCatchAll" minOccurs="0"/>
                <xsd:element ref="ns2:TaxCatchAllLabel" minOccurs="0"/>
                <xsd:element ref="ns2:g714ffc7dad34f8f9a1b8eb36e025103" minOccurs="0"/>
                <xsd:element ref="ns2:pb45db873b6441d7b0e3ae84125baaa6"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KpiDescription" ma:index="1" nillable="true" ma:displayName="Beschrijving" ma:description="De beschrijving geeft uitleg bij de doelstelling." ma:internalName="Kpi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ed63e6-c27a-449b-a515-30104fdca44d" elementFormDefault="qualified">
    <xsd:import namespace="http://schemas.microsoft.com/office/2006/documentManagement/types"/>
    <xsd:import namespace="http://schemas.microsoft.com/office/infopath/2007/PartnerControls"/>
    <xsd:element name="k67d312eaa904eddbf1f8212839adffc" ma:index="8" nillable="true" ma:taxonomy="true" ma:internalName="k67d312eaa904eddbf1f8212839adffc" ma:taxonomyFieldName="vnl_Documentsoort" ma:displayName="Documentsoort" ma:readOnly="false" ma:fieldId="{467d312e-aa90-4edd-bf1f-8212839adffc}" ma:sspId="1d377c9d-9e61-4786-9868-ad5e699e2c75" ma:termSetId="71da240c-7de2-4100-b6c9-981c50993910"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f139403-a2bd-4437-94c3-ce4b6c5ba33a}" ma:internalName="TaxCatchAll" ma:readOnly="false" ma:showField="CatchAllData"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f139403-a2bd-4437-94c3-ce4b6c5ba33a}" ma:internalName="TaxCatchAllLabel" ma:readOnly="true" ma:showField="CatchAllDataLabel" ma:web="36dda802-3278-44b8-87e6-83c4e870ea43">
      <xsd:complexType>
        <xsd:complexContent>
          <xsd:extension base="dms:MultiChoiceLookup">
            <xsd:sequence>
              <xsd:element name="Value" type="dms:Lookup" maxOccurs="unbounded" minOccurs="0" nillable="true"/>
            </xsd:sequence>
          </xsd:extension>
        </xsd:complexContent>
      </xsd:complexType>
    </xsd:element>
    <xsd:element name="g714ffc7dad34f8f9a1b8eb36e025103" ma:index="12" nillable="true" ma:taxonomy="true" ma:internalName="g714ffc7dad34f8f9a1b8eb36e025103" ma:taxonomyFieldName="vnl_Steekwoord" ma:displayName="Steekwoorden" ma:readOnly="false" ma:fieldId="{0714ffc7-dad3-4f8f-9a1b-8eb36e025103}" ma:taxonomyMulti="true" ma:sspId="1d377c9d-9e61-4786-9868-ad5e699e2c75" ma:termSetId="11bcbeab-693b-4388-8cec-800d965f0bf4" ma:anchorId="00000000-0000-0000-0000-000000000000" ma:open="true" ma:isKeyword="false">
      <xsd:complexType>
        <xsd:sequence>
          <xsd:element ref="pc:Terms" minOccurs="0" maxOccurs="1"/>
        </xsd:sequence>
      </xsd:complexType>
    </xsd:element>
    <xsd:element name="pb45db873b6441d7b0e3ae84125baaa6" ma:index="15" ma:taxonomy="true" ma:internalName="pb45db873b6441d7b0e3ae84125baaa6" ma:taxonomyFieldName="vnl_inkoop" ma:displayName="Inkoop" ma:indexed="true" ma:readOnly="false" ma:fieldId="{9b45db87-3b64-41d7-b0e3-ae84125baaa6}" ma:sspId="1d377c9d-9e61-4786-9868-ad5e699e2c75" ma:termSetId="889509a1-e572-4139-9016-70c685e143a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dda802-3278-44b8-87e6-83c4e870ea43" elementFormDefault="qualified">
    <xsd:import namespace="http://schemas.microsoft.com/office/2006/documentManagement/types"/>
    <xsd:import namespace="http://schemas.microsoft.com/office/infopath/2007/PartnerControls"/>
    <xsd:element name="_dlc_DocId" ma:index="17" nillable="true" ma:displayName="Waarde van de document-id" ma:description="De waarde van de document-id die aan dit item is toegewezen." ma:internalName="_dlc_DocId" ma:readOnly="true">
      <xsd:simpleType>
        <xsd:restriction base="dms:Text"/>
      </xsd:simpleType>
    </xsd:element>
    <xsd:element name="_dlc_DocIdUrl" ma:index="18"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1d377c9d-9e61-4786-9868-ad5e699e2c75" ContentTypeId="0x0101006AEE41F936ACAA4288B163F9CA8106A00107" PreviousValue="false"/>
</file>

<file path=customXml/itemProps1.xml><?xml version="1.0" encoding="utf-8"?>
<ds:datastoreItem xmlns:ds="http://schemas.openxmlformats.org/officeDocument/2006/customXml" ds:itemID="{E51C0217-60C9-4742-BB4D-32DD56C17634}"/>
</file>

<file path=customXml/itemProps2.xml><?xml version="1.0" encoding="utf-8"?>
<ds:datastoreItem xmlns:ds="http://schemas.openxmlformats.org/officeDocument/2006/customXml" ds:itemID="{81D366F7-ED54-4EEB-91BF-48CCCCB9BE11}"/>
</file>

<file path=customXml/itemProps3.xml><?xml version="1.0" encoding="utf-8"?>
<ds:datastoreItem xmlns:ds="http://schemas.openxmlformats.org/officeDocument/2006/customXml" ds:itemID="{56D1C3A6-39D9-44F6-8AE9-8A980551BF41}"/>
</file>

<file path=customXml/itemProps4.xml><?xml version="1.0" encoding="utf-8"?>
<ds:datastoreItem xmlns:ds="http://schemas.openxmlformats.org/officeDocument/2006/customXml" ds:itemID="{DCA18A21-38BE-4EF1-8B0D-9B9DA7B6B46E}"/>
</file>

<file path=customXml/itemProps5.xml><?xml version="1.0" encoding="utf-8"?>
<ds:datastoreItem xmlns:ds="http://schemas.openxmlformats.org/officeDocument/2006/customXml" ds:itemID="{62F9E059-4C8C-4594-BC67-FF263B808270}"/>
</file>

<file path=docProps/app.xml><?xml version="1.0" encoding="utf-8"?>
<Properties xmlns="http://schemas.openxmlformats.org/officeDocument/2006/extended-properties" xmlns:vt="http://schemas.openxmlformats.org/officeDocument/2006/docPropsVTypes">
  <Template>36EF4A64</Template>
  <TotalTime>1</TotalTime>
  <Pages>2</Pages>
  <Words>459</Words>
  <Characters>2527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0938100 - 11 Inschrijvingsleidraad Raamovereenkomst inrichtingselementen schoolzones 20180703Bijlage 9 Verklaring inzake onderaanneming.docx</vt:lpstr>
    </vt:vector>
  </TitlesOfParts>
  <Company>Gemeente Venlo</Company>
  <LinksUpToDate>false</LinksUpToDate>
  <CharactersWithSpaces>2981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0938100 - 11 Inschrijvingsleidraad Raamovereenkomst inrichtingselementen schoolzones 20180703Bijlage 9 Verklaring inzake onderaanneming.docx</dc:title>
  <dc:creator>Killaars, Karin (K)</dc:creator>
  <cp:lastModifiedBy>Jong-Binneveld de, Lucia (LMS)</cp:lastModifiedBy>
  <cp:revision>2</cp:revision>
  <dcterms:created xsi:type="dcterms:W3CDTF">2018-11-07T14:32:00Z</dcterms:created>
  <dcterms:modified xsi:type="dcterms:W3CDTF">2018-11-07T14:32:00Z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0x0101006AEE41F936ACAA4288B163F9CA8106A00107003D0BAA07A66470428578C5787CCFD0D0</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8bd04782-e519-4f86-a7ca-46335ed04de4</vt:lpwstr>
  </property>
  <property fmtid="{D5CDD505-2E9C-101B-9397-08002B2CF9AE}" pid="6" name="vnl_inkoop">
    <vt:lpwstr>10;#02 Formats|4f833602-e43f-4e23-9186-7c25f61bb111</vt:lpwstr>
  </property>
  <property fmtid="{D5CDD505-2E9C-101B-9397-08002B2CF9AE}" pid="7" name="vnl_Documentsoort">
    <vt:lpwstr>75;#Offerte|f181d75d-7ed3-47f9-890d-407481d9b3a6</vt:lpwstr>
  </property>
  <property fmtid="{D5CDD505-2E9C-101B-9397-08002B2CF9AE}" pid="8" name="vnl_Steekwoord">
    <vt:lpwstr>77;#bijlage|a28a7fb7-fb41-4508-a0fb-73dd779c64c4;#78;#inschrijvingsleidraad|d87890db-a49b-4cc6-942f-4ec3a8a90f3a;#92;#Verklaring|fa1dc6a4-e760-4945-82dc-2276f33a2ed2</vt:lpwstr>
  </property>
</Properties>
</file>